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3733" w:rsidRPr="004D79ED" w:rsidRDefault="009D3733" w:rsidP="00635D14">
      <w:pPr>
        <w:pStyle w:val="Body1"/>
        <w:spacing w:line="264" w:lineRule="auto"/>
        <w:ind w:left="0"/>
        <w:outlineLvl w:val="0"/>
        <w:rPr>
          <w:rFonts w:cs="Arial"/>
          <w:b/>
          <w:szCs w:val="22"/>
          <w:u w:val="single"/>
          <w:lang w:val="ro-RO"/>
        </w:rPr>
      </w:pPr>
    </w:p>
    <w:p w:rsidR="004D1F89" w:rsidRPr="004D79ED" w:rsidRDefault="004D79ED" w:rsidP="00635D14">
      <w:pPr>
        <w:pStyle w:val="Body1"/>
        <w:spacing w:line="264" w:lineRule="auto"/>
        <w:jc w:val="center"/>
        <w:outlineLvl w:val="0"/>
        <w:rPr>
          <w:rFonts w:cs="Arial"/>
          <w:b/>
          <w:szCs w:val="22"/>
          <w:lang w:val="ro-RO"/>
        </w:rPr>
      </w:pPr>
      <w:r w:rsidRPr="004D79ED">
        <w:rPr>
          <w:rFonts w:cs="Arial"/>
          <w:b/>
          <w:szCs w:val="22"/>
          <w:lang w:val="ro-RO"/>
        </w:rPr>
        <w:t xml:space="preserve">ANEXA </w:t>
      </w:r>
      <w:r w:rsidR="00A6132F">
        <w:rPr>
          <w:rFonts w:cs="Arial"/>
          <w:b/>
          <w:szCs w:val="22"/>
          <w:lang w:val="ro-RO"/>
        </w:rPr>
        <w:t>2</w:t>
      </w:r>
    </w:p>
    <w:p w:rsidR="004D1F89" w:rsidRPr="004D79ED" w:rsidRDefault="0092545C" w:rsidP="00635D14">
      <w:pPr>
        <w:pStyle w:val="Body1"/>
        <w:spacing w:line="264" w:lineRule="auto"/>
        <w:jc w:val="center"/>
        <w:outlineLvl w:val="0"/>
        <w:rPr>
          <w:rFonts w:cs="Arial"/>
          <w:b/>
          <w:caps/>
          <w:szCs w:val="22"/>
          <w:lang w:val="ro-RO"/>
        </w:rPr>
      </w:pPr>
      <w:r w:rsidRPr="004D79ED">
        <w:rPr>
          <w:rFonts w:cs="Arial"/>
          <w:b/>
          <w:caps/>
          <w:szCs w:val="22"/>
          <w:lang w:val="ro-RO"/>
        </w:rPr>
        <w:t>C</w:t>
      </w:r>
      <w:r w:rsidR="004D79ED" w:rsidRPr="004D79ED">
        <w:rPr>
          <w:rFonts w:cs="Arial"/>
          <w:b/>
          <w:caps/>
          <w:szCs w:val="22"/>
          <w:lang w:val="ro-RO"/>
        </w:rPr>
        <w:t>erin</w:t>
      </w:r>
      <w:r w:rsidR="004D79ED">
        <w:rPr>
          <w:rFonts w:cs="Arial"/>
          <w:b/>
          <w:caps/>
          <w:szCs w:val="22"/>
          <w:lang w:val="ro-RO"/>
        </w:rPr>
        <w:t>ţ</w:t>
      </w:r>
      <w:r w:rsidR="004D79ED" w:rsidRPr="004D79ED">
        <w:rPr>
          <w:rFonts w:cs="Arial"/>
          <w:b/>
          <w:caps/>
          <w:szCs w:val="22"/>
          <w:lang w:val="ro-RO"/>
        </w:rPr>
        <w:t xml:space="preserve">e privind </w:t>
      </w:r>
      <w:r w:rsidR="00E877E0">
        <w:rPr>
          <w:rFonts w:cs="Arial"/>
          <w:b/>
          <w:caps/>
          <w:szCs w:val="22"/>
          <w:lang w:val="ro-RO"/>
        </w:rPr>
        <w:t>LUCRĂRILE</w:t>
      </w:r>
      <w:r w:rsidR="004D79ED">
        <w:rPr>
          <w:rFonts w:cs="Arial"/>
          <w:b/>
          <w:caps/>
          <w:szCs w:val="22"/>
          <w:lang w:val="ro-RO"/>
        </w:rPr>
        <w:t xml:space="preserve"> şi serviciile</w:t>
      </w:r>
    </w:p>
    <w:p w:rsidR="00545C60" w:rsidRPr="004D79ED" w:rsidRDefault="00A272C0" w:rsidP="00635D14">
      <w:pPr>
        <w:pStyle w:val="Level1"/>
        <w:numPr>
          <w:ilvl w:val="0"/>
          <w:numId w:val="0"/>
        </w:numPr>
        <w:spacing w:line="264" w:lineRule="auto"/>
        <w:rPr>
          <w:rFonts w:cs="Arial"/>
          <w:i/>
          <w:iCs/>
          <w:szCs w:val="22"/>
          <w:lang w:val="ro-RO"/>
        </w:rPr>
      </w:pPr>
      <w:r w:rsidRPr="00665BD2">
        <w:rPr>
          <w:rFonts w:cs="Arial"/>
          <w:i/>
          <w:iCs/>
          <w:szCs w:val="22"/>
          <w:highlight w:val="yellow"/>
          <w:lang w:val="ro-RO"/>
        </w:rPr>
        <w:t>[</w:t>
      </w:r>
      <w:r w:rsidR="004F50AA" w:rsidRPr="00665BD2">
        <w:rPr>
          <w:rFonts w:cs="Arial"/>
          <w:i/>
          <w:iCs/>
          <w:szCs w:val="22"/>
          <w:highlight w:val="yellow"/>
          <w:lang w:val="ro-RO"/>
        </w:rPr>
        <w:t>P</w:t>
      </w:r>
      <w:r w:rsidR="004D79ED" w:rsidRPr="00665BD2">
        <w:rPr>
          <w:rFonts w:cs="Arial"/>
          <w:i/>
          <w:iCs/>
          <w:szCs w:val="22"/>
          <w:highlight w:val="yellow"/>
          <w:lang w:val="ro-RO"/>
        </w:rPr>
        <w:t xml:space="preserve">ărţi din </w:t>
      </w:r>
      <w:proofErr w:type="spellStart"/>
      <w:r w:rsidR="002F232B" w:rsidRPr="00665BD2">
        <w:rPr>
          <w:rFonts w:cs="Arial"/>
          <w:i/>
          <w:iCs/>
          <w:szCs w:val="22"/>
          <w:highlight w:val="yellow"/>
          <w:lang w:val="ro-RO"/>
        </w:rPr>
        <w:t>Specificaţii</w:t>
      </w:r>
      <w:proofErr w:type="spellEnd"/>
      <w:r w:rsidR="002F232B" w:rsidRPr="00665BD2">
        <w:rPr>
          <w:rFonts w:cs="Arial"/>
          <w:i/>
          <w:iCs/>
          <w:szCs w:val="22"/>
          <w:highlight w:val="yellow"/>
          <w:lang w:val="ro-RO"/>
        </w:rPr>
        <w:t xml:space="preserve"> </w:t>
      </w:r>
      <w:r w:rsidR="004D79ED" w:rsidRPr="00665BD2">
        <w:rPr>
          <w:rFonts w:cs="Arial"/>
          <w:i/>
          <w:iCs/>
          <w:szCs w:val="22"/>
          <w:highlight w:val="yellow"/>
          <w:lang w:val="ro-RO"/>
        </w:rPr>
        <w:t xml:space="preserve">Tehnice vor fi transpuse în prezenta anexă după atribuire şi înainte de </w:t>
      </w:r>
      <w:r w:rsidR="00216800" w:rsidRPr="00665BD2">
        <w:rPr>
          <w:rFonts w:cs="Arial"/>
          <w:i/>
          <w:iCs/>
          <w:szCs w:val="22"/>
          <w:highlight w:val="yellow"/>
          <w:lang w:val="ro-RO"/>
        </w:rPr>
        <w:t xml:space="preserve">semnarea </w:t>
      </w:r>
      <w:r w:rsidR="004D79ED" w:rsidRPr="00665BD2">
        <w:rPr>
          <w:rFonts w:cs="Arial"/>
          <w:i/>
          <w:iCs/>
          <w:szCs w:val="22"/>
          <w:highlight w:val="yellow"/>
          <w:lang w:val="ro-RO"/>
        </w:rPr>
        <w:t>Contractului</w:t>
      </w:r>
      <w:r w:rsidR="00545C60" w:rsidRPr="00665BD2">
        <w:rPr>
          <w:rFonts w:cs="Arial"/>
          <w:i/>
          <w:iCs/>
          <w:szCs w:val="22"/>
          <w:highlight w:val="yellow"/>
          <w:lang w:val="ro-RO"/>
        </w:rPr>
        <w:t>]</w:t>
      </w:r>
      <w:bookmarkStart w:id="0" w:name="_GoBack"/>
      <w:bookmarkEnd w:id="0"/>
    </w:p>
    <w:sectPr w:rsidR="00545C60" w:rsidRPr="004D79ED" w:rsidSect="00855A30">
      <w:headerReference w:type="default" r:id="rId7"/>
      <w:footerReference w:type="default" r:id="rId8"/>
      <w:pgSz w:w="11906" w:h="16838" w:code="9"/>
      <w:pgMar w:top="1276" w:right="1134" w:bottom="1134" w:left="1134" w:header="1134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BD2" w:rsidRDefault="000A3BD2">
      <w:r>
        <w:separator/>
      </w:r>
    </w:p>
  </w:endnote>
  <w:endnote w:type="continuationSeparator" w:id="0">
    <w:p w:rsidR="000A3BD2" w:rsidRDefault="000A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BC7" w:rsidRDefault="00E34BC7" w:rsidP="001236D5">
    <w:pPr>
      <w:pStyle w:val="Subsol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BD2" w:rsidRDefault="000A3BD2">
      <w:r>
        <w:separator/>
      </w:r>
    </w:p>
  </w:footnote>
  <w:footnote w:type="continuationSeparator" w:id="0">
    <w:p w:rsidR="000A3BD2" w:rsidRDefault="000A3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BC7" w:rsidRPr="004D79ED" w:rsidRDefault="000E173D" w:rsidP="004D79ED">
    <w:pPr>
      <w:pStyle w:val="Antet"/>
      <w:jc w:val="right"/>
    </w:pPr>
    <w:r>
      <w:rPr>
        <w:sz w:val="20"/>
        <w:lang w:val="ro-RO"/>
      </w:rPr>
      <w:t>PROIECT CONTRACT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Titlu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Titlu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Titl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BEB005B0"/>
    <w:lvl w:ilvl="0" w:tplc="40E4CA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4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4"/>
  </w:num>
  <w:num w:numId="7">
    <w:abstractNumId w:val="23"/>
  </w:num>
  <w:num w:numId="8">
    <w:abstractNumId w:val="2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0"/>
  </w:num>
  <w:num w:numId="25">
    <w:abstractNumId w:val="21"/>
  </w:num>
  <w:num w:numId="26">
    <w:abstractNumId w:val="1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18E8"/>
    <w:rsid w:val="00006E7D"/>
    <w:rsid w:val="000339A7"/>
    <w:rsid w:val="0004003B"/>
    <w:rsid w:val="00043FED"/>
    <w:rsid w:val="000478CC"/>
    <w:rsid w:val="00053183"/>
    <w:rsid w:val="00062180"/>
    <w:rsid w:val="00080B22"/>
    <w:rsid w:val="000A3BD2"/>
    <w:rsid w:val="000A6F0C"/>
    <w:rsid w:val="000B3422"/>
    <w:rsid w:val="000D02ED"/>
    <w:rsid w:val="000D5398"/>
    <w:rsid w:val="000D7BB6"/>
    <w:rsid w:val="000E173D"/>
    <w:rsid w:val="00104A75"/>
    <w:rsid w:val="0012218B"/>
    <w:rsid w:val="001236D5"/>
    <w:rsid w:val="00126FE2"/>
    <w:rsid w:val="00130F4D"/>
    <w:rsid w:val="00133C40"/>
    <w:rsid w:val="00173C10"/>
    <w:rsid w:val="00174D21"/>
    <w:rsid w:val="00175ABA"/>
    <w:rsid w:val="0018066D"/>
    <w:rsid w:val="00180DB9"/>
    <w:rsid w:val="001913D9"/>
    <w:rsid w:val="00191D40"/>
    <w:rsid w:val="0019319C"/>
    <w:rsid w:val="00197481"/>
    <w:rsid w:val="001A1408"/>
    <w:rsid w:val="001A32F0"/>
    <w:rsid w:val="001A3C1A"/>
    <w:rsid w:val="001E0938"/>
    <w:rsid w:val="001E6E85"/>
    <w:rsid w:val="0020178E"/>
    <w:rsid w:val="002039D4"/>
    <w:rsid w:val="00210A4D"/>
    <w:rsid w:val="00216800"/>
    <w:rsid w:val="002361F5"/>
    <w:rsid w:val="002642F1"/>
    <w:rsid w:val="00292E14"/>
    <w:rsid w:val="00293706"/>
    <w:rsid w:val="002A0FF1"/>
    <w:rsid w:val="002B3FCB"/>
    <w:rsid w:val="002E20FF"/>
    <w:rsid w:val="002F232B"/>
    <w:rsid w:val="002F6A07"/>
    <w:rsid w:val="003D39EC"/>
    <w:rsid w:val="003D3ADD"/>
    <w:rsid w:val="003D6712"/>
    <w:rsid w:val="004017D3"/>
    <w:rsid w:val="004077C6"/>
    <w:rsid w:val="00422E79"/>
    <w:rsid w:val="004423D8"/>
    <w:rsid w:val="004510EC"/>
    <w:rsid w:val="00495E6A"/>
    <w:rsid w:val="004A5389"/>
    <w:rsid w:val="004C3623"/>
    <w:rsid w:val="004D1F89"/>
    <w:rsid w:val="004D79ED"/>
    <w:rsid w:val="004F0791"/>
    <w:rsid w:val="004F50AA"/>
    <w:rsid w:val="004F6C8C"/>
    <w:rsid w:val="0052031A"/>
    <w:rsid w:val="00531F37"/>
    <w:rsid w:val="00533030"/>
    <w:rsid w:val="00545C60"/>
    <w:rsid w:val="00557D3E"/>
    <w:rsid w:val="005613BC"/>
    <w:rsid w:val="00567F88"/>
    <w:rsid w:val="00573785"/>
    <w:rsid w:val="00582414"/>
    <w:rsid w:val="005A33E4"/>
    <w:rsid w:val="005A595E"/>
    <w:rsid w:val="005B3D54"/>
    <w:rsid w:val="005C577A"/>
    <w:rsid w:val="005D01F1"/>
    <w:rsid w:val="00606FEC"/>
    <w:rsid w:val="006129F2"/>
    <w:rsid w:val="00622A25"/>
    <w:rsid w:val="00626A7D"/>
    <w:rsid w:val="00631ECB"/>
    <w:rsid w:val="00635D14"/>
    <w:rsid w:val="00651499"/>
    <w:rsid w:val="00665BD2"/>
    <w:rsid w:val="0067529A"/>
    <w:rsid w:val="0068359E"/>
    <w:rsid w:val="006B02B1"/>
    <w:rsid w:val="006B4ABF"/>
    <w:rsid w:val="006C7D2D"/>
    <w:rsid w:val="006D365A"/>
    <w:rsid w:val="006F3110"/>
    <w:rsid w:val="00711E13"/>
    <w:rsid w:val="007326D5"/>
    <w:rsid w:val="007478D0"/>
    <w:rsid w:val="00776112"/>
    <w:rsid w:val="00777BE5"/>
    <w:rsid w:val="0078298D"/>
    <w:rsid w:val="00785676"/>
    <w:rsid w:val="007961B4"/>
    <w:rsid w:val="007A5D24"/>
    <w:rsid w:val="007D1842"/>
    <w:rsid w:val="007F7182"/>
    <w:rsid w:val="00800C26"/>
    <w:rsid w:val="00813072"/>
    <w:rsid w:val="00854FCA"/>
    <w:rsid w:val="00855A30"/>
    <w:rsid w:val="008A255C"/>
    <w:rsid w:val="008A7DD2"/>
    <w:rsid w:val="008B3D74"/>
    <w:rsid w:val="008B3E53"/>
    <w:rsid w:val="008B3F6E"/>
    <w:rsid w:val="008D6F50"/>
    <w:rsid w:val="008E41CF"/>
    <w:rsid w:val="0090093A"/>
    <w:rsid w:val="0092545C"/>
    <w:rsid w:val="00930AF9"/>
    <w:rsid w:val="00946EF3"/>
    <w:rsid w:val="00965542"/>
    <w:rsid w:val="00974694"/>
    <w:rsid w:val="00985197"/>
    <w:rsid w:val="00993B39"/>
    <w:rsid w:val="009A538E"/>
    <w:rsid w:val="009D3733"/>
    <w:rsid w:val="00A11CCD"/>
    <w:rsid w:val="00A14979"/>
    <w:rsid w:val="00A24D6E"/>
    <w:rsid w:val="00A272C0"/>
    <w:rsid w:val="00A3001F"/>
    <w:rsid w:val="00A50D2C"/>
    <w:rsid w:val="00A52E81"/>
    <w:rsid w:val="00A54001"/>
    <w:rsid w:val="00A6132F"/>
    <w:rsid w:val="00A619B1"/>
    <w:rsid w:val="00A808F3"/>
    <w:rsid w:val="00A83DD9"/>
    <w:rsid w:val="00A95810"/>
    <w:rsid w:val="00AC0320"/>
    <w:rsid w:val="00AC38D8"/>
    <w:rsid w:val="00AD7728"/>
    <w:rsid w:val="00AE0938"/>
    <w:rsid w:val="00B21EA9"/>
    <w:rsid w:val="00B244EF"/>
    <w:rsid w:val="00B334C1"/>
    <w:rsid w:val="00B761E5"/>
    <w:rsid w:val="00B775E4"/>
    <w:rsid w:val="00B8676C"/>
    <w:rsid w:val="00B9215C"/>
    <w:rsid w:val="00BA5202"/>
    <w:rsid w:val="00BA753E"/>
    <w:rsid w:val="00BD6389"/>
    <w:rsid w:val="00BE1F77"/>
    <w:rsid w:val="00C064F9"/>
    <w:rsid w:val="00C36C1D"/>
    <w:rsid w:val="00C64F9A"/>
    <w:rsid w:val="00CA7604"/>
    <w:rsid w:val="00CC0128"/>
    <w:rsid w:val="00CC28FE"/>
    <w:rsid w:val="00CD6114"/>
    <w:rsid w:val="00CD69AD"/>
    <w:rsid w:val="00D00CEE"/>
    <w:rsid w:val="00D167F4"/>
    <w:rsid w:val="00D40A28"/>
    <w:rsid w:val="00D5312C"/>
    <w:rsid w:val="00D56CE0"/>
    <w:rsid w:val="00D62F4C"/>
    <w:rsid w:val="00D84448"/>
    <w:rsid w:val="00D86347"/>
    <w:rsid w:val="00DB5180"/>
    <w:rsid w:val="00DE174D"/>
    <w:rsid w:val="00DF2679"/>
    <w:rsid w:val="00DF2B6A"/>
    <w:rsid w:val="00E12191"/>
    <w:rsid w:val="00E166E4"/>
    <w:rsid w:val="00E34BC7"/>
    <w:rsid w:val="00E40036"/>
    <w:rsid w:val="00E5597E"/>
    <w:rsid w:val="00E62191"/>
    <w:rsid w:val="00E759C4"/>
    <w:rsid w:val="00E87006"/>
    <w:rsid w:val="00E877E0"/>
    <w:rsid w:val="00E91919"/>
    <w:rsid w:val="00EA4129"/>
    <w:rsid w:val="00ED2402"/>
    <w:rsid w:val="00EE31ED"/>
    <w:rsid w:val="00EF13F4"/>
    <w:rsid w:val="00F31754"/>
    <w:rsid w:val="00F33AF2"/>
    <w:rsid w:val="00F33C27"/>
    <w:rsid w:val="00F376A7"/>
    <w:rsid w:val="00F465F7"/>
    <w:rsid w:val="00F54863"/>
    <w:rsid w:val="00FA637D"/>
    <w:rsid w:val="00FB3BE0"/>
    <w:rsid w:val="00FE3013"/>
    <w:rsid w:val="00FE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F097D"/>
  <w15:docId w15:val="{03B85BD4-8045-40AB-94A1-6F78A12A2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5D14"/>
    <w:pPr>
      <w:spacing w:after="240" w:line="264" w:lineRule="auto"/>
      <w:jc w:val="both"/>
    </w:pPr>
    <w:rPr>
      <w:rFonts w:ascii="Trebuchet MS" w:hAnsi="Trebuchet MS"/>
      <w:lang w:val="en-GB" w:eastAsia="en-GB"/>
    </w:rPr>
  </w:style>
  <w:style w:type="paragraph" w:styleId="Titlu1">
    <w:name w:val="heading 1"/>
    <w:basedOn w:val="Normal"/>
    <w:next w:val="Titlu2"/>
    <w:qFormat/>
    <w:rsid w:val="00F33AF2"/>
    <w:pPr>
      <w:keepNext/>
      <w:numPr>
        <w:numId w:val="17"/>
      </w:numPr>
      <w:tabs>
        <w:tab w:val="left" w:pos="2835"/>
        <w:tab w:val="left" w:pos="4111"/>
        <w:tab w:val="right" w:pos="9072"/>
      </w:tabs>
      <w:outlineLvl w:val="0"/>
    </w:pPr>
    <w:rPr>
      <w:b/>
      <w:caps/>
      <w:kern w:val="28"/>
    </w:rPr>
  </w:style>
  <w:style w:type="paragraph" w:styleId="Titlu2">
    <w:name w:val="heading 2"/>
    <w:basedOn w:val="Normal"/>
    <w:qFormat/>
    <w:rsid w:val="00F33AF2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outlineLvl w:val="1"/>
    </w:pPr>
  </w:style>
  <w:style w:type="paragraph" w:styleId="Titlu3">
    <w:name w:val="heading 3"/>
    <w:basedOn w:val="Normal"/>
    <w:qFormat/>
    <w:rsid w:val="00F33AF2"/>
    <w:pPr>
      <w:keepNext/>
      <w:numPr>
        <w:ilvl w:val="2"/>
        <w:numId w:val="19"/>
      </w:numPr>
      <w:tabs>
        <w:tab w:val="left" w:pos="4111"/>
        <w:tab w:val="right" w:pos="9072"/>
      </w:tabs>
      <w:outlineLvl w:val="2"/>
    </w:pPr>
  </w:style>
  <w:style w:type="paragraph" w:styleId="Titlu4">
    <w:name w:val="heading 4"/>
    <w:basedOn w:val="Normal"/>
    <w:next w:val="Normal"/>
    <w:qFormat/>
    <w:rsid w:val="00F33AF2"/>
    <w:pPr>
      <w:keepNext/>
      <w:outlineLvl w:val="3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F33AF2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Corptext">
    <w:name w:val="Body Text"/>
    <w:basedOn w:val="Normal"/>
    <w:rsid w:val="00F33AF2"/>
    <w:rPr>
      <w:sz w:val="22"/>
    </w:rPr>
  </w:style>
  <w:style w:type="paragraph" w:styleId="Antet">
    <w:name w:val="header"/>
    <w:basedOn w:val="Normal"/>
    <w:link w:val="AntetCaracter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Subsol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F33AF2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Referinnotdesubsol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Textnotdesubsol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Numrdepagin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Cuprins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Cuprins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Cuprins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Cuprins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Cuprins5">
    <w:name w:val="toc 5"/>
    <w:basedOn w:val="Cuprins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Cuprins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TextnBalon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character" w:customStyle="1" w:styleId="AntetCaracter">
    <w:name w:val="Antet Caracter"/>
    <w:link w:val="Antet"/>
    <w:semiHidden/>
    <w:rsid w:val="007A5D24"/>
    <w:rPr>
      <w:rFonts w:ascii="Trebuchet MS" w:hAnsi="Trebuchet MS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1</TotalTime>
  <Pages>1</Pages>
  <Words>24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Raul Mag</cp:lastModifiedBy>
  <cp:revision>3</cp:revision>
  <cp:lastPrinted>2008-05-23T08:13:00Z</cp:lastPrinted>
  <dcterms:created xsi:type="dcterms:W3CDTF">2013-11-29T18:33:00Z</dcterms:created>
  <dcterms:modified xsi:type="dcterms:W3CDTF">2020-04-28T08:50:00Z</dcterms:modified>
</cp:coreProperties>
</file>